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7B86" w14:textId="77777777" w:rsidR="008C0108" w:rsidRPr="00C77017" w:rsidRDefault="008C0108" w:rsidP="008C0108">
      <w:pPr>
        <w:rPr>
          <w:sz w:val="22"/>
          <w:szCs w:val="22"/>
        </w:rPr>
      </w:pPr>
    </w:p>
    <w:p w14:paraId="12CF96DA" w14:textId="214FA63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MEMO TO: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Right_of_Way_Unit_Manager </w:instrText>
      </w:r>
      <w:r w:rsidR="009862D4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«Right_of_Way_Unit_Manager»</w:t>
      </w:r>
      <w:r w:rsidR="009862D4">
        <w:rPr>
          <w:sz w:val="22"/>
          <w:szCs w:val="22"/>
        </w:rPr>
        <w:fldChar w:fldCharType="end"/>
      </w:r>
    </w:p>
    <w:p w14:paraId="40DAF480" w14:textId="77777777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AE29B08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2625527" w14:textId="0B123147" w:rsidR="009862D4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>ATTN:</w:t>
      </w:r>
      <w:r w:rsidRPr="005C20D8">
        <w:rPr>
          <w:sz w:val="22"/>
          <w:szCs w:val="22"/>
        </w:rPr>
        <w:tab/>
      </w:r>
      <w:r w:rsidR="009862D4">
        <w:rPr>
          <w:sz w:val="22"/>
          <w:szCs w:val="22"/>
        </w:rPr>
        <w:fldChar w:fldCharType="begin"/>
      </w:r>
      <w:r w:rsidR="009862D4">
        <w:rPr>
          <w:sz w:val="22"/>
          <w:szCs w:val="22"/>
        </w:rPr>
        <w:instrText xml:space="preserve"> MERGEFIELD Account_Payables </w:instrText>
      </w:r>
      <w:r w:rsidR="009862D4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«Account_Payables»</w:t>
      </w:r>
      <w:r w:rsidR="009862D4">
        <w:rPr>
          <w:sz w:val="22"/>
          <w:szCs w:val="22"/>
        </w:rPr>
        <w:fldChar w:fldCharType="end"/>
      </w:r>
    </w:p>
    <w:p w14:paraId="21698B71" w14:textId="77777777" w:rsidR="008C0108" w:rsidRPr="005C20D8" w:rsidRDefault="008C0108" w:rsidP="008C0108">
      <w:pPr>
        <w:tabs>
          <w:tab w:val="left" w:pos="19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  <w:t>Right of Way Administration</w:t>
      </w:r>
    </w:p>
    <w:p w14:paraId="69173275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6DA10628" w14:textId="7DEC8B6C" w:rsidR="008C0108" w:rsidRPr="005C20D8" w:rsidRDefault="008C0108" w:rsidP="00246B94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FROM: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246B94">
        <w:rPr>
          <w:sz w:val="22"/>
          <w:szCs w:val="22"/>
        </w:rPr>
        <w:t>Project Lead</w:t>
      </w:r>
    </w:p>
    <w:p w14:paraId="55762910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1122075" w14:textId="062D62DF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5C20D8">
        <w:rPr>
          <w:sz w:val="22"/>
          <w:szCs w:val="22"/>
        </w:rPr>
        <w:t>DATE: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D3D">
        <w:rPr>
          <w:sz w:val="22"/>
          <w:szCs w:val="22"/>
        </w:rPr>
        <w:fldChar w:fldCharType="begin"/>
      </w:r>
      <w:r w:rsidR="00620D3D">
        <w:rPr>
          <w:sz w:val="22"/>
          <w:szCs w:val="22"/>
        </w:rPr>
        <w:instrText xml:space="preserve"> DATE  \@ "MMMM d, yyyy"  \* MERGEFORMAT </w:instrText>
      </w:r>
      <w:r w:rsidR="00000000">
        <w:rPr>
          <w:sz w:val="22"/>
          <w:szCs w:val="22"/>
        </w:rPr>
        <w:fldChar w:fldCharType="separate"/>
      </w:r>
      <w:r w:rsidR="00620D3D">
        <w:rPr>
          <w:sz w:val="22"/>
          <w:szCs w:val="22"/>
        </w:rPr>
        <w:fldChar w:fldCharType="end"/>
      </w:r>
    </w:p>
    <w:p w14:paraId="1F73F396" w14:textId="77777777" w:rsidR="008C0108" w:rsidRPr="005C20D8" w:rsidRDefault="008C0108" w:rsidP="008C0108">
      <w:pPr>
        <w:tabs>
          <w:tab w:val="left" w:pos="600"/>
          <w:tab w:val="left" w:pos="12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E54751E" w14:textId="54090249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>SUBJECT:</w:t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 xml:space="preserve">State Project:  </w:t>
      </w:r>
      <w:r w:rsidR="006203CE">
        <w:rPr>
          <w:sz w:val="22"/>
          <w:szCs w:val="22"/>
        </w:rPr>
        <w:fldChar w:fldCharType="begin">
          <w:ffData>
            <w:name w:val="StateProj"/>
            <w:enabled/>
            <w:calcOnExit w:val="0"/>
            <w:textInput>
              <w:default w:val="WBS"/>
            </w:textInput>
          </w:ffData>
        </w:fldChar>
      </w:r>
      <w:bookmarkStart w:id="0" w:name="StateProj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WBS</w:t>
      </w:r>
      <w:r w:rsidR="006203CE">
        <w:rPr>
          <w:sz w:val="22"/>
          <w:szCs w:val="22"/>
        </w:rPr>
        <w:fldChar w:fldCharType="end"/>
      </w:r>
      <w:bookmarkEnd w:id="0"/>
      <w:r w:rsidRPr="005C20D8">
        <w:rPr>
          <w:sz w:val="22"/>
          <w:szCs w:val="22"/>
        </w:rPr>
        <w:t xml:space="preserve"> (</w:t>
      </w:r>
      <w:r w:rsidR="006203CE">
        <w:rPr>
          <w:sz w:val="22"/>
          <w:szCs w:val="22"/>
        </w:rPr>
        <w:fldChar w:fldCharType="begin">
          <w:ffData>
            <w:name w:val="TIP"/>
            <w:enabled/>
            <w:calcOnExit w:val="0"/>
            <w:textInput>
              <w:default w:val="TIP"/>
            </w:textInput>
          </w:ffData>
        </w:fldChar>
      </w:r>
      <w:bookmarkStart w:id="1" w:name="TIP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TIP</w:t>
      </w:r>
      <w:r w:rsidR="006203CE">
        <w:rPr>
          <w:sz w:val="22"/>
          <w:szCs w:val="22"/>
        </w:rPr>
        <w:fldChar w:fldCharType="end"/>
      </w:r>
      <w:bookmarkEnd w:id="1"/>
      <w:r w:rsidRPr="005C20D8">
        <w:rPr>
          <w:sz w:val="22"/>
          <w:szCs w:val="22"/>
        </w:rPr>
        <w:t xml:space="preserve">) </w:t>
      </w:r>
      <w:r w:rsidRPr="005C20D8">
        <w:rPr>
          <w:sz w:val="22"/>
          <w:szCs w:val="22"/>
        </w:rPr>
        <w:fldChar w:fldCharType="begin">
          <w:ffData>
            <w:name w:val="County"/>
            <w:enabled/>
            <w:calcOnExit w:val="0"/>
            <w:textInput/>
          </w:ffData>
        </w:fldChar>
      </w:r>
      <w:bookmarkStart w:id="2" w:name="County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2"/>
      <w:r w:rsidRPr="005C20D8">
        <w:rPr>
          <w:sz w:val="22"/>
          <w:szCs w:val="22"/>
        </w:rPr>
        <w:t xml:space="preserve"> County</w:t>
      </w:r>
    </w:p>
    <w:p w14:paraId="491DDF82" w14:textId="4625154E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  <w:t xml:space="preserve">F.A. Project:  </w:t>
      </w:r>
      <w:r w:rsidRPr="005C20D8">
        <w:rPr>
          <w:sz w:val="22"/>
          <w:szCs w:val="22"/>
        </w:rPr>
        <w:fldChar w:fldCharType="begin">
          <w:ffData>
            <w:name w:val="FAProj"/>
            <w:enabled/>
            <w:calcOnExit w:val="0"/>
            <w:textInput/>
          </w:ffData>
        </w:fldChar>
      </w:r>
      <w:bookmarkStart w:id="3" w:name="FAProj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3"/>
    </w:p>
    <w:p w14:paraId="1A144F60" w14:textId="7579D565" w:rsidR="008C0108" w:rsidRPr="005C20D8" w:rsidRDefault="008C0108" w:rsidP="008C0108">
      <w:pPr>
        <w:tabs>
          <w:tab w:val="left" w:pos="600"/>
          <w:tab w:val="left" w:pos="1200"/>
          <w:tab w:val="left" w:pos="198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Pr="005C20D8">
        <w:rPr>
          <w:sz w:val="22"/>
          <w:szCs w:val="22"/>
        </w:rPr>
        <w:tab/>
      </w:r>
      <w:r w:rsidR="006203CE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roject Description"/>
            </w:textInput>
          </w:ffData>
        </w:fldChar>
      </w:r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Project Description</w:t>
      </w:r>
      <w:r w:rsidR="006203CE">
        <w:rPr>
          <w:sz w:val="22"/>
          <w:szCs w:val="22"/>
        </w:rPr>
        <w:fldChar w:fldCharType="end"/>
      </w:r>
    </w:p>
    <w:p w14:paraId="1835E4DA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480"/>
        </w:tabs>
        <w:rPr>
          <w:sz w:val="22"/>
          <w:szCs w:val="22"/>
        </w:rPr>
      </w:pPr>
    </w:p>
    <w:p w14:paraId="669943E7" w14:textId="77777777" w:rsidR="008C0108" w:rsidRPr="005C20D8" w:rsidRDefault="008C0108" w:rsidP="008C0108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5C20D8">
        <w:rPr>
          <w:b/>
          <w:sz w:val="22"/>
          <w:szCs w:val="22"/>
          <w:u w:val="single"/>
        </w:rPr>
        <w:t>Right of Way Revisions on Let Project</w:t>
      </w:r>
    </w:p>
    <w:p w14:paraId="20CEE46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C1D74C6" w14:textId="78CD64F5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This is to advise that right of way revisions have been made to the plans in accordance with an electronic submittal from </w:t>
      </w:r>
      <w:r w:rsidR="00000000">
        <w:fldChar w:fldCharType="begin"/>
      </w:r>
      <w:r w:rsidR="00000000">
        <w:instrText xml:space="preserve"> MERGEFIELD Asst_State_RW_Negotiator </w:instrText>
      </w:r>
      <w:r w:rsidR="00000000">
        <w:fldChar w:fldCharType="separate"/>
      </w:r>
      <w:r w:rsidR="00776220">
        <w:rPr>
          <w:noProof/>
        </w:rPr>
        <w:t>«Asst_State_RW_Negotiator»</w:t>
      </w:r>
      <w:r w:rsidR="00000000">
        <w:rPr>
          <w:noProof/>
        </w:rPr>
        <w:fldChar w:fldCharType="end"/>
      </w:r>
      <w:r w:rsidRPr="005C20D8">
        <w:rPr>
          <w:sz w:val="22"/>
          <w:szCs w:val="22"/>
        </w:rPr>
        <w:t xml:space="preserve"> or </w:t>
      </w:r>
      <w:r w:rsidR="00000000">
        <w:fldChar w:fldCharType="begin"/>
      </w:r>
      <w:r w:rsidR="00000000">
        <w:instrText xml:space="preserve"> MERGEFIELD Area_Utility_Manager </w:instrText>
      </w:r>
      <w:r w:rsidR="00000000">
        <w:fldChar w:fldCharType="separate"/>
      </w:r>
      <w:r w:rsidR="00776220">
        <w:rPr>
          <w:noProof/>
        </w:rPr>
        <w:t>«Area_Utility_Manager»</w:t>
      </w:r>
      <w:r w:rsidR="00000000">
        <w:rPr>
          <w:noProof/>
        </w:rPr>
        <w:fldChar w:fldCharType="end"/>
      </w:r>
      <w:r w:rsidRPr="005C20D8">
        <w:rPr>
          <w:sz w:val="22"/>
          <w:szCs w:val="22"/>
        </w:rPr>
        <w:t xml:space="preserve"> on </w:t>
      </w:r>
      <w:r w:rsidRPr="005C20D8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e"/>
            </w:textInput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date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 xml:space="preserve">.  Plan sheet(s) </w:t>
      </w:r>
      <w:r w:rsidR="006203C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Sheet Numbers"/>
            </w:textInput>
          </w:ffData>
        </w:fldChar>
      </w:r>
      <w:bookmarkStart w:id="4" w:name="Text3"/>
      <w:r w:rsidR="006203CE">
        <w:rPr>
          <w:sz w:val="22"/>
          <w:szCs w:val="22"/>
        </w:rPr>
        <w:instrText xml:space="preserve"> FORMTEXT </w:instrText>
      </w:r>
      <w:r w:rsidR="006203CE">
        <w:rPr>
          <w:sz w:val="22"/>
          <w:szCs w:val="22"/>
        </w:rPr>
      </w:r>
      <w:r w:rsidR="006203CE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Sheet Numbers</w:t>
      </w:r>
      <w:r w:rsidR="006203CE">
        <w:rPr>
          <w:sz w:val="22"/>
          <w:szCs w:val="22"/>
        </w:rPr>
        <w:fldChar w:fldCharType="end"/>
      </w:r>
      <w:bookmarkEnd w:id="4"/>
      <w:r w:rsidRPr="005C20D8">
        <w:rPr>
          <w:sz w:val="22"/>
          <w:szCs w:val="22"/>
        </w:rPr>
        <w:t>, have been modified and are available electronically.  Files reside in two locations:</w:t>
      </w:r>
    </w:p>
    <w:p w14:paraId="5115A798" w14:textId="77777777" w:rsidR="008C0108" w:rsidRPr="0044733B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CB5FFD" w14:textId="77777777" w:rsidR="008C0108" w:rsidRPr="00380F9B" w:rsidRDefault="00776CFA" w:rsidP="002826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Plan sheet </w:t>
      </w:r>
      <w:r w:rsidR="008C0108" w:rsidRPr="00380F9B">
        <w:rPr>
          <w:sz w:val="22"/>
          <w:szCs w:val="22"/>
        </w:rPr>
        <w:t>PDF</w:t>
      </w:r>
      <w:r w:rsidR="008C0108">
        <w:rPr>
          <w:sz w:val="22"/>
          <w:szCs w:val="22"/>
        </w:rPr>
        <w:t xml:space="preserve">s and a ZIP file with the corresponding Microstation design files </w:t>
      </w:r>
      <w:r w:rsidR="008C0108" w:rsidRPr="00380F9B">
        <w:rPr>
          <w:sz w:val="22"/>
          <w:szCs w:val="22"/>
        </w:rPr>
        <w:t xml:space="preserve">are </w:t>
      </w:r>
      <w:r w:rsidR="008C0108">
        <w:rPr>
          <w:sz w:val="22"/>
          <w:szCs w:val="22"/>
        </w:rPr>
        <w:t>available on SharePoint in the following location</w:t>
      </w:r>
      <w:r w:rsidR="008C0108" w:rsidRPr="00380F9B">
        <w:rPr>
          <w:sz w:val="22"/>
          <w:szCs w:val="22"/>
        </w:rPr>
        <w:t>:</w:t>
      </w:r>
    </w:p>
    <w:p w14:paraId="032E4AB9" w14:textId="0EAEDABD" w:rsidR="008C0108" w:rsidRPr="00571438" w:rsidRDefault="008C0108" w:rsidP="00282604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21F55E92" w14:textId="77777777" w:rsidR="008C0108" w:rsidRDefault="008C0108" w:rsidP="00282604">
      <w:pPr>
        <w:jc w:val="both"/>
        <w:rPr>
          <w:sz w:val="22"/>
          <w:szCs w:val="22"/>
        </w:rPr>
      </w:pPr>
    </w:p>
    <w:p w14:paraId="5D39C5D4" w14:textId="56040946" w:rsidR="008C0108" w:rsidRPr="005C20D8" w:rsidRDefault="008C0108" w:rsidP="00390E5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right" w:pos="936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t xml:space="preserve">These revisions briefly consist of </w:t>
      </w:r>
      <w:r w:rsidRPr="005C20D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5"/>
      <w:r w:rsidRPr="005C20D8">
        <w:rPr>
          <w:sz w:val="22"/>
          <w:szCs w:val="22"/>
        </w:rPr>
        <w:t>.</w:t>
      </w:r>
      <w:r w:rsidR="00390E53">
        <w:rPr>
          <w:sz w:val="22"/>
          <w:szCs w:val="22"/>
        </w:rPr>
        <w:tab/>
      </w:r>
      <w:r w:rsidR="00390E53">
        <w:rPr>
          <w:sz w:val="22"/>
          <w:szCs w:val="22"/>
        </w:rPr>
        <w:tab/>
      </w:r>
    </w:p>
    <w:p w14:paraId="0C674F1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7252604C" w14:textId="430C586E" w:rsidR="008C0108" w:rsidRPr="005C20D8" w:rsidRDefault="008C0108" w:rsidP="00282604">
      <w:pPr>
        <w:jc w:val="both"/>
        <w:rPr>
          <w:sz w:val="22"/>
          <w:szCs w:val="22"/>
        </w:rPr>
      </w:pPr>
      <w:r w:rsidRPr="005C20D8">
        <w:rPr>
          <w:sz w:val="22"/>
          <w:szCs w:val="22"/>
        </w:rPr>
        <w:t>If you need additional information concerning this project, please contact me at (919) 707-</w:t>
      </w: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.</w:t>
      </w:r>
    </w:p>
    <w:p w14:paraId="5D454B3A" w14:textId="7777777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4663E795" w14:textId="26CFD537" w:rsidR="008C0108" w:rsidRPr="005C20D8" w:rsidRDefault="008C0108" w:rsidP="0028260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5C20D8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r w:rsidRPr="005C20D8">
        <w:rPr>
          <w:sz w:val="22"/>
          <w:szCs w:val="22"/>
        </w:rPr>
        <w:t>/</w:t>
      </w:r>
      <w:r w:rsidRPr="005C20D8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6" w:name="Text7"/>
      <w:r w:rsidRPr="005C20D8">
        <w:rPr>
          <w:sz w:val="22"/>
          <w:szCs w:val="22"/>
        </w:rPr>
        <w:instrText xml:space="preserve"> FORMTEXT </w:instrText>
      </w:r>
      <w:r w:rsidRPr="005C20D8">
        <w:rPr>
          <w:sz w:val="22"/>
          <w:szCs w:val="22"/>
        </w:rPr>
      </w:r>
      <w:r w:rsidRPr="005C20D8">
        <w:rPr>
          <w:sz w:val="22"/>
          <w:szCs w:val="22"/>
        </w:rPr>
        <w:fldChar w:fldCharType="separate"/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="00776220">
        <w:rPr>
          <w:noProof/>
          <w:sz w:val="22"/>
          <w:szCs w:val="22"/>
        </w:rPr>
        <w:t> </w:t>
      </w:r>
      <w:r w:rsidRPr="005C20D8">
        <w:rPr>
          <w:sz w:val="22"/>
          <w:szCs w:val="22"/>
        </w:rPr>
        <w:fldChar w:fldCharType="end"/>
      </w:r>
      <w:bookmarkEnd w:id="6"/>
    </w:p>
    <w:p w14:paraId="01B80E1C" w14:textId="77777777" w:rsidR="00620D3D" w:rsidRDefault="008C0108" w:rsidP="00620D3D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  <w:r w:rsidRPr="002B7B9B">
        <w:rPr>
          <w:sz w:val="22"/>
          <w:szCs w:val="22"/>
        </w:rPr>
        <w:t>ec:</w:t>
      </w:r>
      <w:r w:rsidRPr="002B7B9B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776220" w14:paraId="68CB3C04" w14:textId="77777777" w:rsidTr="00F81ADD">
        <w:tc>
          <w:tcPr>
            <w:tcW w:w="3240" w:type="dxa"/>
          </w:tcPr>
          <w:bookmarkStart w:id="7" w:name="_Hlk88068229"/>
          <w:p w14:paraId="773ADA91" w14:textId="2C4425E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7DFD31B" w14:textId="06C64846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0B271F9" w14:textId="663CFA5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429107FE" w14:textId="77777777" w:rsidTr="00F81ADD">
        <w:tc>
          <w:tcPr>
            <w:tcW w:w="3240" w:type="dxa"/>
          </w:tcPr>
          <w:p w14:paraId="57CA4822" w14:textId="60947CA6" w:rsidR="00776220" w:rsidRPr="00D609D5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3E22A9" w14:textId="1F449F6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46CDD" w14:textId="5D4C624A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38C9387C" w14:textId="77777777" w:rsidTr="00F81ADD">
        <w:tc>
          <w:tcPr>
            <w:tcW w:w="3240" w:type="dxa"/>
          </w:tcPr>
          <w:p w14:paraId="50EC6D78" w14:textId="67E1395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307867" w14:textId="2354B8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387B8CB" w14:textId="0F4A4BBD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776220" w14:paraId="47537609" w14:textId="77777777" w:rsidTr="00F81ADD">
        <w:tc>
          <w:tcPr>
            <w:tcW w:w="3240" w:type="dxa"/>
          </w:tcPr>
          <w:p w14:paraId="1A88C6E3" w14:textId="169619B5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C42C424" w14:textId="695AAFD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86B4C1A" w14:textId="4C9F105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09088B08" w14:textId="77777777" w:rsidTr="00F81ADD">
        <w:tc>
          <w:tcPr>
            <w:tcW w:w="3240" w:type="dxa"/>
          </w:tcPr>
          <w:p w14:paraId="67E40305" w14:textId="730C4AEC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154C928" w14:textId="216AA8B4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CB5E46A" w14:textId="37F456D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2B6A3B29" w14:textId="77777777" w:rsidTr="00F81ADD">
        <w:tc>
          <w:tcPr>
            <w:tcW w:w="3240" w:type="dxa"/>
          </w:tcPr>
          <w:p w14:paraId="27CA6130" w14:textId="50D2A213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9FF3985" w14:textId="77AB58A0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F4E56F0" w14:textId="00EA769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776220" w14:paraId="0A65E8C1" w14:textId="77777777" w:rsidTr="00F81ADD">
        <w:tc>
          <w:tcPr>
            <w:tcW w:w="3240" w:type="dxa"/>
          </w:tcPr>
          <w:p w14:paraId="256C650B" w14:textId="2A6479E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lastRenderedPageBreak/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A6D25F8" w14:textId="10793EC8" w:rsidR="00776220" w:rsidRDefault="0000000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776220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856862A" w14:textId="26080001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5897EDC0" w14:textId="77777777" w:rsidTr="00F81ADD">
        <w:tc>
          <w:tcPr>
            <w:tcW w:w="3240" w:type="dxa"/>
          </w:tcPr>
          <w:p w14:paraId="029EF262" w14:textId="223B92C3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6C54AE8" w14:textId="645A8FBD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9D76DB0" w14:textId="77777777" w:rsidR="00776220" w:rsidRDefault="0000000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="00776220"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776220" w14:paraId="43F0A134" w14:textId="77777777" w:rsidTr="00F81ADD">
        <w:tc>
          <w:tcPr>
            <w:tcW w:w="3240" w:type="dxa"/>
          </w:tcPr>
          <w:p w14:paraId="5788BF7B" w14:textId="1D509073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426BEA1" w14:textId="03768C3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D6C045F" w14:textId="02FC3378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76220" w14:paraId="2D401B39" w14:textId="77777777" w:rsidTr="00F81ADD">
        <w:tc>
          <w:tcPr>
            <w:tcW w:w="3240" w:type="dxa"/>
          </w:tcPr>
          <w:p w14:paraId="016528ED" w14:textId="21B02B5D" w:rsidR="00776220" w:rsidRPr="00867134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0DFC831" w14:textId="2A72278E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0FCD34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776220" w14:paraId="5AD07A67" w14:textId="77777777" w:rsidTr="00F81ADD">
        <w:tc>
          <w:tcPr>
            <w:tcW w:w="3240" w:type="dxa"/>
          </w:tcPr>
          <w:p w14:paraId="0F6114E7" w14:textId="16D85655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PrintShopCCB@ncdot.gov</w:t>
            </w:r>
          </w:p>
        </w:tc>
        <w:tc>
          <w:tcPr>
            <w:tcW w:w="2918" w:type="dxa"/>
          </w:tcPr>
          <w:p w14:paraId="1A6BA86E" w14:textId="77777777" w:rsidR="00776220" w:rsidRDefault="00776220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2F293484" w14:textId="290EACEF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776220">
              <w:rPr>
                <w:sz w:val="22"/>
                <w:szCs w:val="22"/>
              </w:rPr>
              <w:t>Denise Amato</w:t>
            </w:r>
          </w:p>
        </w:tc>
      </w:tr>
      <w:tr w:rsidR="00776220" w14:paraId="61C65657" w14:textId="77777777" w:rsidTr="00F81ADD">
        <w:tc>
          <w:tcPr>
            <w:tcW w:w="3240" w:type="dxa"/>
          </w:tcPr>
          <w:p w14:paraId="0AF4A214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5FA98E1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9C7D1BE" w14:textId="77777777" w:rsidR="00776220" w:rsidRDefault="00776220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7"/>
    </w:tbl>
    <w:p w14:paraId="3045D068" w14:textId="77777777" w:rsidR="00620D3D" w:rsidRDefault="00620D3D" w:rsidP="00342846">
      <w:pPr>
        <w:tabs>
          <w:tab w:val="left" w:pos="720"/>
          <w:tab w:val="left" w:pos="4680"/>
          <w:tab w:val="left" w:pos="5040"/>
        </w:tabs>
        <w:rPr>
          <w:sz w:val="22"/>
          <w:szCs w:val="22"/>
        </w:rPr>
      </w:pPr>
    </w:p>
    <w:p w14:paraId="0158F3A3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4C875D20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000C7537" w14:textId="77777777" w:rsidR="00620D3D" w:rsidRDefault="00620D3D" w:rsidP="008C0108">
      <w:pPr>
        <w:tabs>
          <w:tab w:val="left" w:pos="720"/>
          <w:tab w:val="left" w:pos="4680"/>
          <w:tab w:val="left" w:pos="5040"/>
        </w:tabs>
        <w:ind w:left="720" w:hanging="720"/>
        <w:rPr>
          <w:sz w:val="22"/>
          <w:szCs w:val="22"/>
        </w:rPr>
      </w:pPr>
    </w:p>
    <w:p w14:paraId="78F95CB9" w14:textId="77777777" w:rsidR="008C0108" w:rsidRPr="005C20D8" w:rsidRDefault="008C0108" w:rsidP="00620D3D">
      <w:pPr>
        <w:tabs>
          <w:tab w:val="left" w:pos="720"/>
          <w:tab w:val="left" w:pos="4680"/>
          <w:tab w:val="left" w:pos="504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>Note:</w:t>
      </w:r>
    </w:p>
    <w:p w14:paraId="116729AF" w14:textId="77777777" w:rsidR="008C0108" w:rsidRPr="005C20D8" w:rsidRDefault="008C0108" w:rsidP="008C0108">
      <w:pPr>
        <w:tabs>
          <w:tab w:val="left" w:pos="720"/>
          <w:tab w:val="left" w:pos="5400"/>
        </w:tabs>
        <w:rPr>
          <w:b/>
          <w:color w:val="FF0000"/>
          <w:sz w:val="22"/>
          <w:szCs w:val="22"/>
        </w:rPr>
      </w:pPr>
      <w:r w:rsidRPr="005C20D8">
        <w:rPr>
          <w:b/>
          <w:color w:val="FF0000"/>
          <w:sz w:val="22"/>
          <w:szCs w:val="22"/>
        </w:rPr>
        <w:t xml:space="preserve">The PDFs need to be named the same as they were when the project was let.  The Let Server </w:t>
      </w:r>
      <w:hyperlink r:id="rId11" w:history="1">
        <w:r w:rsidRPr="005C20D8">
          <w:rPr>
            <w:rStyle w:val="Hyperlink"/>
            <w:b/>
            <w:sz w:val="22"/>
            <w:szCs w:val="22"/>
          </w:rPr>
          <w:t>\\dot\dfsroot01\LetPlans\</w:t>
        </w:r>
      </w:hyperlink>
      <w:r w:rsidRPr="005C20D8">
        <w:rPr>
          <w:rStyle w:val="Hyperlink"/>
          <w:b/>
          <w:sz w:val="22"/>
          <w:szCs w:val="22"/>
        </w:rPr>
        <w:t xml:space="preserve"> </w:t>
      </w:r>
      <w:r w:rsidRPr="005C20D8">
        <w:rPr>
          <w:b/>
          <w:color w:val="FF0000"/>
          <w:sz w:val="22"/>
          <w:szCs w:val="22"/>
        </w:rPr>
        <w:t xml:space="preserve">has the plan sheets with the 6 digit prefixes if you do not have a record of the file names. </w:t>
      </w:r>
    </w:p>
    <w:p w14:paraId="3DB6E53B" w14:textId="77777777" w:rsidR="008C0108" w:rsidRPr="00E62F5C" w:rsidRDefault="008C0108" w:rsidP="008C0108">
      <w:pPr>
        <w:rPr>
          <w:rFonts w:eastAsia="BatangChe"/>
        </w:rPr>
      </w:pPr>
    </w:p>
    <w:p w14:paraId="2C84ED4A" w14:textId="77777777" w:rsidR="008C0108" w:rsidRPr="009B6B10" w:rsidRDefault="008C0108" w:rsidP="008C0108">
      <w:pPr>
        <w:rPr>
          <w:sz w:val="22"/>
          <w:szCs w:val="22"/>
        </w:rPr>
      </w:pPr>
    </w:p>
    <w:p w14:paraId="028FF618" w14:textId="77777777" w:rsidR="008C0108" w:rsidRDefault="008C0108" w:rsidP="008C0108"/>
    <w:p w14:paraId="67E0B1C3" w14:textId="77777777" w:rsidR="00742BF8" w:rsidRPr="008C0108" w:rsidRDefault="00742BF8" w:rsidP="008C0108"/>
    <w:sectPr w:rsidR="00742BF8" w:rsidRPr="008C0108" w:rsidSect="00C861B9">
      <w:headerReference w:type="default" r:id="rId12"/>
      <w:headerReference w:type="first" r:id="rId13"/>
      <w:footerReference w:type="first" r:id="rId14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84497" w14:textId="77777777" w:rsidR="00C861B9" w:rsidRDefault="00C861B9">
      <w:r>
        <w:separator/>
      </w:r>
    </w:p>
  </w:endnote>
  <w:endnote w:type="continuationSeparator" w:id="0">
    <w:p w14:paraId="61CB3FB7" w14:textId="77777777" w:rsidR="00C861B9" w:rsidRDefault="00C861B9">
      <w:r>
        <w:continuationSeparator/>
      </w:r>
    </w:p>
  </w:endnote>
  <w:endnote w:type="continuationNotice" w:id="1">
    <w:p w14:paraId="4CBFA33C" w14:textId="77777777" w:rsidR="00C861B9" w:rsidRDefault="00C86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806AB2" w:rsidRPr="00215EE1" w14:paraId="018AC18F" w14:textId="77777777" w:rsidTr="00DC41C4">
      <w:trPr>
        <w:trHeight w:val="1313"/>
      </w:trPr>
      <w:tc>
        <w:tcPr>
          <w:tcW w:w="3298" w:type="dxa"/>
        </w:tcPr>
        <w:p w14:paraId="72CD7832" w14:textId="6186A87B" w:rsidR="00806AB2" w:rsidRPr="00215EE1" w:rsidRDefault="00806AB2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163C9EF6" w14:textId="1EDB638C" w:rsidR="00806AB2" w:rsidRPr="00215EE1" w:rsidRDefault="00806AB2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FC2718C" w14:textId="77777777" w:rsidR="00806AB2" w:rsidRPr="00215EE1" w:rsidRDefault="00806AB2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4330392E" w14:textId="77777777" w:rsidR="00806AB2" w:rsidRPr="00215EE1" w:rsidRDefault="00806AB2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65FA" w14:textId="77777777" w:rsidR="00C861B9" w:rsidRDefault="00C861B9">
      <w:r>
        <w:separator/>
      </w:r>
    </w:p>
  </w:footnote>
  <w:footnote w:type="continuationSeparator" w:id="0">
    <w:p w14:paraId="650C5585" w14:textId="77777777" w:rsidR="00C861B9" w:rsidRDefault="00C861B9">
      <w:r>
        <w:continuationSeparator/>
      </w:r>
    </w:p>
  </w:footnote>
  <w:footnote w:type="continuationNotice" w:id="1">
    <w:p w14:paraId="33628F71" w14:textId="77777777" w:rsidR="00C861B9" w:rsidRDefault="00C861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2A81" w14:textId="77777777" w:rsidR="00806AB2" w:rsidRDefault="00806AB2">
    <w:pPr>
      <w:pStyle w:val="Header"/>
      <w:tabs>
        <w:tab w:val="clear" w:pos="4320"/>
        <w:tab w:val="clear" w:pos="8640"/>
      </w:tabs>
      <w:rPr>
        <w:sz w:val="6"/>
      </w:rPr>
    </w:pPr>
  </w:p>
  <w:p w14:paraId="33B040E6" w14:textId="77777777" w:rsidR="00806AB2" w:rsidRDefault="00806AB2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06AB2" w14:paraId="29FB7D14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756207F5" w14:textId="77777777" w:rsidR="00806AB2" w:rsidRDefault="00806AB2"/>
      </w:tc>
      <w:tc>
        <w:tcPr>
          <w:tcW w:w="3288" w:type="dxa"/>
        </w:tcPr>
        <w:p w14:paraId="4CD82DC0" w14:textId="77777777" w:rsidR="00806AB2" w:rsidRDefault="00806AB2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019479C1" wp14:editId="380F8621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C600062" w14:textId="77777777" w:rsidR="00806AB2" w:rsidRDefault="00806AB2"/>
      </w:tc>
    </w:tr>
    <w:tr w:rsidR="00806AB2" w14:paraId="2DB8A3A3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FFA3B10" w14:textId="77777777" w:rsidR="00806AB2" w:rsidRDefault="00806AB2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06AB2" w14:paraId="53F12B11" w14:textId="77777777" w:rsidTr="00B2791A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1F6A815A" w14:textId="77777777" w:rsidR="00806AB2" w:rsidRDefault="00806AB2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B2791A" w14:paraId="76448F2B" w14:textId="77777777" w:rsidTr="00B2791A">
      <w:trPr>
        <w:jc w:val="center"/>
      </w:trPr>
      <w:tc>
        <w:tcPr>
          <w:tcW w:w="3086" w:type="dxa"/>
          <w:gridSpan w:val="2"/>
        </w:tcPr>
        <w:p w14:paraId="660E0F0E" w14:textId="77777777" w:rsidR="00B2791A" w:rsidRDefault="00B2791A" w:rsidP="00B2791A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14:paraId="44646ACC" w14:textId="77777777" w:rsidR="00B2791A" w:rsidRDefault="00B2791A" w:rsidP="00B2791A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E1129D" w14:paraId="549C6FD9" w14:textId="77777777" w:rsidTr="00E1129D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E1129D" w14:paraId="31D810C7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4B485B01" w14:textId="77777777" w:rsidR="00E1129D" w:rsidRDefault="00E1129D" w:rsidP="00E1129D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>
                        <w:rPr>
                          <w:smallCaps/>
                          <w:sz w:val="22"/>
                        </w:rPr>
                        <w:t>J.R. “Joey” Hopkins</w:t>
                      </w:r>
                    </w:p>
                  </w:tc>
                </w:tr>
              </w:tbl>
              <w:p w14:paraId="5B61DE5D" w14:textId="06AA388E" w:rsidR="00E1129D" w:rsidRDefault="00E1129D" w:rsidP="00E1129D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107BBE69" w14:textId="77777777" w:rsidR="00B2791A" w:rsidRDefault="00B2791A" w:rsidP="00B2791A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B2791A" w14:paraId="6770995F" w14:textId="77777777" w:rsidTr="00B2791A">
      <w:trPr>
        <w:trHeight w:val="152"/>
        <w:jc w:val="center"/>
      </w:trPr>
      <w:tc>
        <w:tcPr>
          <w:tcW w:w="3086" w:type="dxa"/>
          <w:gridSpan w:val="2"/>
        </w:tcPr>
        <w:p w14:paraId="3F355A55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CD75680" w14:textId="77777777" w:rsidR="00B2791A" w:rsidRDefault="00B2791A" w:rsidP="00B2791A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6C1E74B8" w14:textId="77777777" w:rsidR="00B2791A" w:rsidRDefault="00B2791A" w:rsidP="00B2791A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65B8CC51" w14:textId="77777777" w:rsidR="00806AB2" w:rsidRDefault="00806AB2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5847585">
    <w:abstractNumId w:val="17"/>
  </w:num>
  <w:num w:numId="2" w16cid:durableId="236868606">
    <w:abstractNumId w:val="14"/>
  </w:num>
  <w:num w:numId="3" w16cid:durableId="753815880">
    <w:abstractNumId w:val="3"/>
  </w:num>
  <w:num w:numId="4" w16cid:durableId="1343899230">
    <w:abstractNumId w:val="7"/>
  </w:num>
  <w:num w:numId="5" w16cid:durableId="1379932565">
    <w:abstractNumId w:val="8"/>
  </w:num>
  <w:num w:numId="6" w16cid:durableId="565917895">
    <w:abstractNumId w:val="12"/>
  </w:num>
  <w:num w:numId="7" w16cid:durableId="714045569">
    <w:abstractNumId w:val="16"/>
  </w:num>
  <w:num w:numId="8" w16cid:durableId="258607851">
    <w:abstractNumId w:val="15"/>
  </w:num>
  <w:num w:numId="9" w16cid:durableId="39021271">
    <w:abstractNumId w:val="9"/>
  </w:num>
  <w:num w:numId="10" w16cid:durableId="2037269546">
    <w:abstractNumId w:val="6"/>
  </w:num>
  <w:num w:numId="11" w16cid:durableId="252787940">
    <w:abstractNumId w:val="10"/>
  </w:num>
  <w:num w:numId="12" w16cid:durableId="2104689691">
    <w:abstractNumId w:val="0"/>
  </w:num>
  <w:num w:numId="13" w16cid:durableId="528034622">
    <w:abstractNumId w:val="11"/>
  </w:num>
  <w:num w:numId="14" w16cid:durableId="1276214691">
    <w:abstractNumId w:val="13"/>
  </w:num>
  <w:num w:numId="15" w16cid:durableId="890650581">
    <w:abstractNumId w:val="4"/>
  </w:num>
  <w:num w:numId="16" w16cid:durableId="1186940037">
    <w:abstractNumId w:val="1"/>
  </w:num>
  <w:num w:numId="17" w16cid:durableId="1322194739">
    <w:abstractNumId w:val="2"/>
  </w:num>
  <w:num w:numId="18" w16cid:durableId="10532381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56"/>
    <w:rsid w:val="00007128"/>
    <w:rsid w:val="00036EF8"/>
    <w:rsid w:val="000443E3"/>
    <w:rsid w:val="0009002D"/>
    <w:rsid w:val="000A062B"/>
    <w:rsid w:val="000B7BA8"/>
    <w:rsid w:val="000C0A72"/>
    <w:rsid w:val="000C7B2F"/>
    <w:rsid w:val="000D1F47"/>
    <w:rsid w:val="000D704C"/>
    <w:rsid w:val="00121981"/>
    <w:rsid w:val="001525CD"/>
    <w:rsid w:val="00174A5D"/>
    <w:rsid w:val="00182740"/>
    <w:rsid w:val="001837B6"/>
    <w:rsid w:val="001B6EA7"/>
    <w:rsid w:val="001F2D49"/>
    <w:rsid w:val="00215EE1"/>
    <w:rsid w:val="0024115B"/>
    <w:rsid w:val="00246B94"/>
    <w:rsid w:val="0025062D"/>
    <w:rsid w:val="00252D0C"/>
    <w:rsid w:val="00263020"/>
    <w:rsid w:val="00263767"/>
    <w:rsid w:val="00282604"/>
    <w:rsid w:val="002904C3"/>
    <w:rsid w:val="00342846"/>
    <w:rsid w:val="00350076"/>
    <w:rsid w:val="0037042B"/>
    <w:rsid w:val="00382449"/>
    <w:rsid w:val="00390E53"/>
    <w:rsid w:val="003E7F0D"/>
    <w:rsid w:val="00403FB1"/>
    <w:rsid w:val="0045315F"/>
    <w:rsid w:val="004726A1"/>
    <w:rsid w:val="004762E5"/>
    <w:rsid w:val="005622F1"/>
    <w:rsid w:val="005C0ED3"/>
    <w:rsid w:val="005C561D"/>
    <w:rsid w:val="006179FE"/>
    <w:rsid w:val="006203CE"/>
    <w:rsid w:val="00620D3D"/>
    <w:rsid w:val="00627A27"/>
    <w:rsid w:val="00640DF4"/>
    <w:rsid w:val="006516C7"/>
    <w:rsid w:val="00672763"/>
    <w:rsid w:val="0068304B"/>
    <w:rsid w:val="00683A89"/>
    <w:rsid w:val="00697022"/>
    <w:rsid w:val="006F2F56"/>
    <w:rsid w:val="0071061D"/>
    <w:rsid w:val="00742BF8"/>
    <w:rsid w:val="00750A82"/>
    <w:rsid w:val="00776220"/>
    <w:rsid w:val="00776CFA"/>
    <w:rsid w:val="00790065"/>
    <w:rsid w:val="007B1EC2"/>
    <w:rsid w:val="007D324E"/>
    <w:rsid w:val="007D5BBB"/>
    <w:rsid w:val="007E5C41"/>
    <w:rsid w:val="00806AB2"/>
    <w:rsid w:val="00846285"/>
    <w:rsid w:val="008854D5"/>
    <w:rsid w:val="008C0108"/>
    <w:rsid w:val="008C0466"/>
    <w:rsid w:val="00917D74"/>
    <w:rsid w:val="00922228"/>
    <w:rsid w:val="009343DC"/>
    <w:rsid w:val="009862D4"/>
    <w:rsid w:val="009C2E3E"/>
    <w:rsid w:val="009C35EF"/>
    <w:rsid w:val="009E0356"/>
    <w:rsid w:val="00A056EC"/>
    <w:rsid w:val="00A61103"/>
    <w:rsid w:val="00AD22D8"/>
    <w:rsid w:val="00AF5506"/>
    <w:rsid w:val="00B25470"/>
    <w:rsid w:val="00B25A71"/>
    <w:rsid w:val="00B2791A"/>
    <w:rsid w:val="00B45C0C"/>
    <w:rsid w:val="00B743A4"/>
    <w:rsid w:val="00BB0C3A"/>
    <w:rsid w:val="00BC47DB"/>
    <w:rsid w:val="00BE528E"/>
    <w:rsid w:val="00BE69E2"/>
    <w:rsid w:val="00C129BA"/>
    <w:rsid w:val="00C600F0"/>
    <w:rsid w:val="00C861B9"/>
    <w:rsid w:val="00C86201"/>
    <w:rsid w:val="00CC33B1"/>
    <w:rsid w:val="00CE41A9"/>
    <w:rsid w:val="00D06931"/>
    <w:rsid w:val="00D229C7"/>
    <w:rsid w:val="00D9086D"/>
    <w:rsid w:val="00DC41C4"/>
    <w:rsid w:val="00DC7343"/>
    <w:rsid w:val="00E1129D"/>
    <w:rsid w:val="00E37FAF"/>
    <w:rsid w:val="00E73226"/>
    <w:rsid w:val="00E85DD1"/>
    <w:rsid w:val="00EB3A6F"/>
    <w:rsid w:val="00EB63B9"/>
    <w:rsid w:val="00ED631D"/>
    <w:rsid w:val="00F06814"/>
    <w:rsid w:val="00F106E7"/>
    <w:rsid w:val="00F26C36"/>
    <w:rsid w:val="00F43E96"/>
    <w:rsid w:val="00F61E5B"/>
    <w:rsid w:val="00F7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56E901"/>
  <w14:defaultImageDpi w14:val="300"/>
  <w15:chartTrackingRefBased/>
  <w15:docId w15:val="{773D66F4-BC62-4DF8-98DE-094251B2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620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dot/dfsroot01/LetPlan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white\Desktop\TIP%20MAIL\PAM\IPD\New%20folder\FORM%20LETTERS\PMU%20DESIGN%20FORM%20LETTERS\05%20Post%20Let%20-%20Merged\Right%20of%20Way%20Revision%20on%20Let%20Proje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4" ma:contentTypeDescription="Create a new document." ma:contentTypeScope="" ma:versionID="60e4a728c33a33a181bb80df51d9ae9d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d7b73695896436721ae672952b4d5f04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9DA6F-45F2-4A47-B066-F4DE8AF86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ED8A8B-D474-4BC7-B66F-4BCC74D3BBA8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3.xml><?xml version="1.0" encoding="utf-8"?>
<ds:datastoreItem xmlns:ds="http://schemas.openxmlformats.org/officeDocument/2006/customXml" ds:itemID="{84887B08-EB04-43DA-9085-2A91FAB8CF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Right of Way Revision on Let Project.dotx</Template>
  <TotalTime>44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3687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Kneis, Michael J</cp:lastModifiedBy>
  <cp:revision>13</cp:revision>
  <cp:lastPrinted>2017-01-23T22:31:00Z</cp:lastPrinted>
  <dcterms:created xsi:type="dcterms:W3CDTF">2021-07-29T10:14:00Z</dcterms:created>
  <dcterms:modified xsi:type="dcterms:W3CDTF">2024-01-30T20:17:00Z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</Properties>
</file>